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1535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Raphael Zen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Raphael Zen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D0662E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6D2" w:rsidRDefault="004876D2">
      <w:r>
        <w:separator/>
      </w:r>
    </w:p>
  </w:endnote>
  <w:endnote w:type="continuationSeparator" w:id="0">
    <w:p w:rsidR="004876D2" w:rsidRDefault="00487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6D2" w:rsidRDefault="004876D2">
      <w:r>
        <w:separator/>
      </w:r>
    </w:p>
  </w:footnote>
  <w:footnote w:type="continuationSeparator" w:id="0">
    <w:p w:rsidR="004876D2" w:rsidRDefault="00487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379D6C65" wp14:editId="2D5437C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12ECCC60" wp14:editId="216934C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5C19743A" wp14:editId="578CC40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6D2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0662E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155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2015-08-18T15:31:00Z</dcterms:created>
  <dcterms:modified xsi:type="dcterms:W3CDTF">2015-08-18T15:31:00Z</dcterms:modified>
</cp:coreProperties>
</file>